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C53" w:rsidRPr="00CE3D1E" w:rsidRDefault="00233C53" w:rsidP="000C2779">
      <w:pPr>
        <w:rPr>
          <w:sz w:val="8"/>
          <w:szCs w:val="8"/>
        </w:rPr>
      </w:pPr>
    </w:p>
    <w:p w:rsidR="00233C53" w:rsidRPr="00CE3D1E" w:rsidRDefault="00233C53" w:rsidP="0003658B">
      <w:pPr>
        <w:jc w:val="center"/>
        <w:rPr>
          <w:b/>
          <w:bCs/>
        </w:rPr>
      </w:pPr>
      <w:r w:rsidRPr="00CE3D1E">
        <w:rPr>
          <w:b/>
          <w:bCs/>
        </w:rPr>
        <w:t>Спеціальність 053 Психологія</w:t>
      </w:r>
    </w:p>
    <w:tbl>
      <w:tblPr>
        <w:tblW w:w="87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5048"/>
        <w:gridCol w:w="1800"/>
        <w:gridCol w:w="1260"/>
      </w:tblGrid>
      <w:tr w:rsidR="00233C53" w:rsidRPr="00CE3D1E">
        <w:tc>
          <w:tcPr>
            <w:tcW w:w="640" w:type="dxa"/>
            <w:vAlign w:val="center"/>
          </w:tcPr>
          <w:p w:rsidR="00233C53" w:rsidRPr="00CE3D1E" w:rsidRDefault="00233C53" w:rsidP="00B20264">
            <w:pPr>
              <w:jc w:val="center"/>
            </w:pPr>
            <w:r w:rsidRPr="00CE3D1E">
              <w:t>№</w:t>
            </w:r>
          </w:p>
          <w:p w:rsidR="00233C53" w:rsidRPr="00CE3D1E" w:rsidRDefault="00233C53" w:rsidP="00B20264">
            <w:pPr>
              <w:jc w:val="center"/>
            </w:pPr>
            <w:r w:rsidRPr="00CE3D1E">
              <w:t>з/п</w:t>
            </w:r>
          </w:p>
        </w:tc>
        <w:tc>
          <w:tcPr>
            <w:tcW w:w="5048" w:type="dxa"/>
            <w:vAlign w:val="center"/>
          </w:tcPr>
          <w:p w:rsidR="00233C53" w:rsidRPr="00CE3D1E" w:rsidRDefault="00233C53" w:rsidP="00B20264">
            <w:pPr>
              <w:jc w:val="center"/>
            </w:pPr>
            <w:r w:rsidRPr="00CE3D1E">
              <w:t xml:space="preserve">Прізвище, ім’я, по-батькові </w:t>
            </w:r>
          </w:p>
        </w:tc>
        <w:tc>
          <w:tcPr>
            <w:tcW w:w="1800" w:type="dxa"/>
            <w:vAlign w:val="center"/>
          </w:tcPr>
          <w:p w:rsidR="00233C53" w:rsidRDefault="00233C53" w:rsidP="00543064">
            <w:pPr>
              <w:jc w:val="center"/>
            </w:pPr>
            <w:r>
              <w:t>Рейтинг успішності</w:t>
            </w:r>
            <w:r>
              <w:rPr>
                <w:lang w:val="en-US"/>
              </w:rPr>
              <w:t xml:space="preserve"> (</w:t>
            </w:r>
            <w:r>
              <w:t>бал)</w:t>
            </w:r>
          </w:p>
          <w:p w:rsidR="00233C53" w:rsidRPr="00CE3D1E" w:rsidRDefault="00233C53" w:rsidP="00B20264">
            <w:pPr>
              <w:jc w:val="center"/>
            </w:pPr>
          </w:p>
        </w:tc>
        <w:tc>
          <w:tcPr>
            <w:tcW w:w="1260" w:type="dxa"/>
            <w:vAlign w:val="center"/>
          </w:tcPr>
          <w:p w:rsidR="00233C53" w:rsidRPr="00CE3D1E" w:rsidRDefault="00233C53" w:rsidP="00731F07">
            <w:pPr>
              <w:jc w:val="center"/>
              <w:rPr>
                <w:lang w:val="en-US"/>
              </w:rPr>
            </w:pPr>
            <w:r w:rsidRPr="00CE3D1E">
              <w:t>Академічна група</w:t>
            </w:r>
          </w:p>
        </w:tc>
      </w:tr>
      <w:tr w:rsidR="00233C53" w:rsidRPr="00CE3D1E">
        <w:tc>
          <w:tcPr>
            <w:tcW w:w="640" w:type="dxa"/>
          </w:tcPr>
          <w:p w:rsidR="00233C53" w:rsidRPr="00CE3D1E" w:rsidRDefault="00233C53" w:rsidP="00B20264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  <w:r w:rsidRPr="00CE3D1E">
              <w:rPr>
                <w:i/>
                <w:iCs/>
                <w:sz w:val="16"/>
                <w:szCs w:val="16"/>
                <w:lang w:val="en-US"/>
              </w:rPr>
              <w:t>1</w:t>
            </w:r>
          </w:p>
        </w:tc>
        <w:tc>
          <w:tcPr>
            <w:tcW w:w="5048" w:type="dxa"/>
          </w:tcPr>
          <w:p w:rsidR="00233C53" w:rsidRPr="00CE3D1E" w:rsidRDefault="00233C53" w:rsidP="00B20264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  <w:r w:rsidRPr="00CE3D1E">
              <w:rPr>
                <w:i/>
                <w:iCs/>
                <w:sz w:val="16"/>
                <w:szCs w:val="16"/>
                <w:lang w:val="en-US"/>
              </w:rPr>
              <w:t>2</w:t>
            </w:r>
          </w:p>
        </w:tc>
        <w:tc>
          <w:tcPr>
            <w:tcW w:w="1800" w:type="dxa"/>
          </w:tcPr>
          <w:p w:rsidR="00233C53" w:rsidRPr="00CE3D1E" w:rsidRDefault="00233C53" w:rsidP="00B20264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  <w:r w:rsidRPr="00CE3D1E">
              <w:rPr>
                <w:i/>
                <w:iCs/>
                <w:sz w:val="16"/>
                <w:szCs w:val="16"/>
                <w:lang w:val="en-US"/>
              </w:rPr>
              <w:t>4</w:t>
            </w:r>
          </w:p>
        </w:tc>
        <w:tc>
          <w:tcPr>
            <w:tcW w:w="1260" w:type="dxa"/>
          </w:tcPr>
          <w:p w:rsidR="00233C53" w:rsidRPr="00CE3D1E" w:rsidRDefault="00233C53" w:rsidP="00731F07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  <w:r w:rsidRPr="00CE3D1E">
              <w:rPr>
                <w:i/>
                <w:iCs/>
                <w:sz w:val="16"/>
                <w:szCs w:val="16"/>
                <w:lang w:val="en-US"/>
              </w:rPr>
              <w:t>3</w:t>
            </w:r>
          </w:p>
        </w:tc>
      </w:tr>
      <w:tr w:rsidR="00233C53" w:rsidRPr="00CE3D1E">
        <w:trPr>
          <w:trHeight w:val="335"/>
        </w:trPr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Ляшко Альона Олегівна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92.08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2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Петрова Ольга Юріївна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88.46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3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Гладка Катерина Анатоліївна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85.84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4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Монахович Дар’я Русланівна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85.26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5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Тарасюк Христина Олегівна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84.49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6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Бандура Анастасія Сергіївна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83.48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7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Диба Юлія Сергіївна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83.48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8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Сєдова Наталія Олександрівна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82.24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9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Сидоренко Тетяна Сергіївна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80.33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10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Рибалко Єлизавета Олександрівна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79.65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11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Радінська Анна Володимирівна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78.75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12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Васильчик Марія Миколаївна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76.16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13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Дишлеук Ганна Сергіївна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75.04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14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Мамчур Владислава Володимирівна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74.59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15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Ніколенко Марія Олегівна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74.48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16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Слободенюк Ганна Дмитрівна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73.91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17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Дюдюк Наталія Анатоліївна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71.78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  <w:tr w:rsidR="00233C53" w:rsidRPr="00CE3D1E">
        <w:tc>
          <w:tcPr>
            <w:tcW w:w="640" w:type="dxa"/>
            <w:vAlign w:val="bottom"/>
          </w:tcPr>
          <w:p w:rsidR="00233C53" w:rsidRPr="00AF44EB" w:rsidRDefault="00233C53">
            <w:r w:rsidRPr="00AF44EB">
              <w:t>18</w:t>
            </w:r>
          </w:p>
        </w:tc>
        <w:tc>
          <w:tcPr>
            <w:tcW w:w="5048" w:type="dxa"/>
            <w:vAlign w:val="bottom"/>
          </w:tcPr>
          <w:p w:rsidR="00233C53" w:rsidRPr="002E5A98" w:rsidRDefault="00233C53">
            <w:r w:rsidRPr="002E5A98">
              <w:t>Кривко Павло Сергійович</w:t>
            </w:r>
          </w:p>
        </w:tc>
        <w:tc>
          <w:tcPr>
            <w:tcW w:w="1800" w:type="dxa"/>
            <w:vAlign w:val="bottom"/>
          </w:tcPr>
          <w:p w:rsidR="00233C53" w:rsidRPr="002E5A98" w:rsidRDefault="00233C53">
            <w:pPr>
              <w:jc w:val="center"/>
            </w:pPr>
            <w:r w:rsidRPr="002E5A98">
              <w:t>59.85</w:t>
            </w:r>
          </w:p>
        </w:tc>
        <w:tc>
          <w:tcPr>
            <w:tcW w:w="1260" w:type="dxa"/>
            <w:vAlign w:val="bottom"/>
          </w:tcPr>
          <w:p w:rsidR="00233C53" w:rsidRPr="001670BB" w:rsidRDefault="00233C53">
            <w:r w:rsidRPr="001670BB">
              <w:t>ДС-19м-1</w:t>
            </w:r>
          </w:p>
        </w:tc>
      </w:tr>
    </w:tbl>
    <w:p w:rsidR="00233C53" w:rsidRPr="00CE3D1E" w:rsidRDefault="00233C53" w:rsidP="00001CDF">
      <w:pPr>
        <w:jc w:val="both"/>
      </w:pPr>
    </w:p>
    <w:p w:rsidR="00233C53" w:rsidRDefault="00233C53" w:rsidP="003109A4">
      <w:pPr>
        <w:jc w:val="both"/>
      </w:pPr>
    </w:p>
    <w:p w:rsidR="00233C53" w:rsidRDefault="00233C53" w:rsidP="003109A4">
      <w:pPr>
        <w:jc w:val="both"/>
      </w:pPr>
    </w:p>
    <w:p w:rsidR="00233C53" w:rsidRPr="00CE3D1E" w:rsidRDefault="00233C53" w:rsidP="003109A4">
      <w:pPr>
        <w:jc w:val="both"/>
      </w:pPr>
      <w:r w:rsidRPr="00CE3D1E">
        <w:tab/>
      </w:r>
      <w:r w:rsidRPr="00CE3D1E">
        <w:tab/>
      </w:r>
      <w:r w:rsidRPr="00CE3D1E">
        <w:tab/>
      </w:r>
    </w:p>
    <w:sectPr w:rsidR="00233C53" w:rsidRPr="00CE3D1E" w:rsidSect="00C77819">
      <w:pgSz w:w="11906" w:h="16838"/>
      <w:pgMar w:top="567" w:right="851" w:bottom="89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67DB"/>
    <w:multiLevelType w:val="hybridMultilevel"/>
    <w:tmpl w:val="549C7186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885FEF"/>
    <w:multiLevelType w:val="hybridMultilevel"/>
    <w:tmpl w:val="1DEC493C"/>
    <w:lvl w:ilvl="0" w:tplc="38D46F66">
      <w:start w:val="1"/>
      <w:numFmt w:val="bullet"/>
      <w:lvlText w:val="-"/>
      <w:lvlJc w:val="left"/>
      <w:pPr>
        <w:tabs>
          <w:tab w:val="num" w:pos="720"/>
        </w:tabs>
        <w:ind w:left="720" w:hanging="55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A37997"/>
    <w:multiLevelType w:val="hybridMultilevel"/>
    <w:tmpl w:val="CA26D20A"/>
    <w:lvl w:ilvl="0" w:tplc="87AE9976">
      <w:start w:val="2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3F6A137E"/>
    <w:multiLevelType w:val="hybridMultilevel"/>
    <w:tmpl w:val="2ECE0EC6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4845776"/>
    <w:multiLevelType w:val="hybridMultilevel"/>
    <w:tmpl w:val="363279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B4A"/>
    <w:rsid w:val="00001CDF"/>
    <w:rsid w:val="00005484"/>
    <w:rsid w:val="00010223"/>
    <w:rsid w:val="000116AA"/>
    <w:rsid w:val="0001210D"/>
    <w:rsid w:val="0002423D"/>
    <w:rsid w:val="00030FBC"/>
    <w:rsid w:val="00033F92"/>
    <w:rsid w:val="00035CCB"/>
    <w:rsid w:val="0003658B"/>
    <w:rsid w:val="00040AED"/>
    <w:rsid w:val="00040B13"/>
    <w:rsid w:val="0005220F"/>
    <w:rsid w:val="00053E1A"/>
    <w:rsid w:val="00061087"/>
    <w:rsid w:val="00066DB8"/>
    <w:rsid w:val="00067C3B"/>
    <w:rsid w:val="00067E0A"/>
    <w:rsid w:val="00074E3C"/>
    <w:rsid w:val="000751FB"/>
    <w:rsid w:val="00076052"/>
    <w:rsid w:val="00081B73"/>
    <w:rsid w:val="000822B7"/>
    <w:rsid w:val="00083E05"/>
    <w:rsid w:val="00090874"/>
    <w:rsid w:val="000908C2"/>
    <w:rsid w:val="0009090E"/>
    <w:rsid w:val="0009746C"/>
    <w:rsid w:val="000975FA"/>
    <w:rsid w:val="000A352F"/>
    <w:rsid w:val="000A5773"/>
    <w:rsid w:val="000B25C9"/>
    <w:rsid w:val="000B70E3"/>
    <w:rsid w:val="000C2779"/>
    <w:rsid w:val="000C6958"/>
    <w:rsid w:val="000D0109"/>
    <w:rsid w:val="000D1C40"/>
    <w:rsid w:val="000D390B"/>
    <w:rsid w:val="000E33F6"/>
    <w:rsid w:val="000E3A61"/>
    <w:rsid w:val="000E571B"/>
    <w:rsid w:val="000F3C61"/>
    <w:rsid w:val="000F7FA8"/>
    <w:rsid w:val="00100AF6"/>
    <w:rsid w:val="001024CC"/>
    <w:rsid w:val="00110169"/>
    <w:rsid w:val="001141AC"/>
    <w:rsid w:val="0012479E"/>
    <w:rsid w:val="00126064"/>
    <w:rsid w:val="001312FC"/>
    <w:rsid w:val="00136DF4"/>
    <w:rsid w:val="00144B83"/>
    <w:rsid w:val="00150460"/>
    <w:rsid w:val="001521EA"/>
    <w:rsid w:val="00160576"/>
    <w:rsid w:val="00161DBE"/>
    <w:rsid w:val="00163B71"/>
    <w:rsid w:val="00164F5B"/>
    <w:rsid w:val="001670BB"/>
    <w:rsid w:val="00167386"/>
    <w:rsid w:val="001675A5"/>
    <w:rsid w:val="00181925"/>
    <w:rsid w:val="00182AA9"/>
    <w:rsid w:val="0019409E"/>
    <w:rsid w:val="001A076B"/>
    <w:rsid w:val="001A3B3B"/>
    <w:rsid w:val="001A5FBF"/>
    <w:rsid w:val="001B0B3B"/>
    <w:rsid w:val="001B22C3"/>
    <w:rsid w:val="001B3073"/>
    <w:rsid w:val="001B7796"/>
    <w:rsid w:val="001C20B6"/>
    <w:rsid w:val="001C5AF1"/>
    <w:rsid w:val="001F0B04"/>
    <w:rsid w:val="001F4C3D"/>
    <w:rsid w:val="001F4C74"/>
    <w:rsid w:val="002141F7"/>
    <w:rsid w:val="00221BE3"/>
    <w:rsid w:val="00222B15"/>
    <w:rsid w:val="00224FFD"/>
    <w:rsid w:val="00230D57"/>
    <w:rsid w:val="00233C53"/>
    <w:rsid w:val="00235726"/>
    <w:rsid w:val="00235A99"/>
    <w:rsid w:val="00241772"/>
    <w:rsid w:val="00243B92"/>
    <w:rsid w:val="002440C2"/>
    <w:rsid w:val="00261B2A"/>
    <w:rsid w:val="0026412A"/>
    <w:rsid w:val="0026431B"/>
    <w:rsid w:val="002705E0"/>
    <w:rsid w:val="002800E5"/>
    <w:rsid w:val="00281025"/>
    <w:rsid w:val="00284336"/>
    <w:rsid w:val="00286479"/>
    <w:rsid w:val="002866A6"/>
    <w:rsid w:val="00291C00"/>
    <w:rsid w:val="002A176A"/>
    <w:rsid w:val="002B088F"/>
    <w:rsid w:val="002B1F6A"/>
    <w:rsid w:val="002B2104"/>
    <w:rsid w:val="002B2D1E"/>
    <w:rsid w:val="002C01B0"/>
    <w:rsid w:val="002C4A5B"/>
    <w:rsid w:val="002D33DA"/>
    <w:rsid w:val="002D6C9D"/>
    <w:rsid w:val="002D796E"/>
    <w:rsid w:val="002E3A91"/>
    <w:rsid w:val="002E45B6"/>
    <w:rsid w:val="002E5A98"/>
    <w:rsid w:val="002F0011"/>
    <w:rsid w:val="002F1C30"/>
    <w:rsid w:val="002F512E"/>
    <w:rsid w:val="002F56D4"/>
    <w:rsid w:val="0030544F"/>
    <w:rsid w:val="003109A4"/>
    <w:rsid w:val="00310F05"/>
    <w:rsid w:val="0032275F"/>
    <w:rsid w:val="00322EC6"/>
    <w:rsid w:val="00324CF1"/>
    <w:rsid w:val="00327306"/>
    <w:rsid w:val="003303D5"/>
    <w:rsid w:val="003305E9"/>
    <w:rsid w:val="00330634"/>
    <w:rsid w:val="00331719"/>
    <w:rsid w:val="00332F0C"/>
    <w:rsid w:val="00334564"/>
    <w:rsid w:val="003426E3"/>
    <w:rsid w:val="00343DC0"/>
    <w:rsid w:val="003467BE"/>
    <w:rsid w:val="00352FCD"/>
    <w:rsid w:val="00354952"/>
    <w:rsid w:val="00361008"/>
    <w:rsid w:val="00366BD3"/>
    <w:rsid w:val="003705A9"/>
    <w:rsid w:val="00370B93"/>
    <w:rsid w:val="003828D7"/>
    <w:rsid w:val="00386FD9"/>
    <w:rsid w:val="00387E04"/>
    <w:rsid w:val="00390B09"/>
    <w:rsid w:val="0039575C"/>
    <w:rsid w:val="003A0770"/>
    <w:rsid w:val="003A0B49"/>
    <w:rsid w:val="003A2212"/>
    <w:rsid w:val="003B2DCC"/>
    <w:rsid w:val="003B672C"/>
    <w:rsid w:val="003C3249"/>
    <w:rsid w:val="003D162D"/>
    <w:rsid w:val="003D1FAF"/>
    <w:rsid w:val="003D49D1"/>
    <w:rsid w:val="003D76C2"/>
    <w:rsid w:val="003E5645"/>
    <w:rsid w:val="003E56E9"/>
    <w:rsid w:val="003E6F8A"/>
    <w:rsid w:val="003E7B3D"/>
    <w:rsid w:val="00405C58"/>
    <w:rsid w:val="00406A89"/>
    <w:rsid w:val="0041104D"/>
    <w:rsid w:val="00411E36"/>
    <w:rsid w:val="00415888"/>
    <w:rsid w:val="004212DA"/>
    <w:rsid w:val="00424C2C"/>
    <w:rsid w:val="00432E4C"/>
    <w:rsid w:val="00433961"/>
    <w:rsid w:val="00440F91"/>
    <w:rsid w:val="00443804"/>
    <w:rsid w:val="00444916"/>
    <w:rsid w:val="00447599"/>
    <w:rsid w:val="00454111"/>
    <w:rsid w:val="0045544F"/>
    <w:rsid w:val="00461D91"/>
    <w:rsid w:val="004636AD"/>
    <w:rsid w:val="00464FD3"/>
    <w:rsid w:val="00466F32"/>
    <w:rsid w:val="00474CE3"/>
    <w:rsid w:val="00474E8E"/>
    <w:rsid w:val="00474F73"/>
    <w:rsid w:val="0047553B"/>
    <w:rsid w:val="00475811"/>
    <w:rsid w:val="004766AF"/>
    <w:rsid w:val="004839C3"/>
    <w:rsid w:val="00484DA5"/>
    <w:rsid w:val="00487460"/>
    <w:rsid w:val="004948E0"/>
    <w:rsid w:val="004959C7"/>
    <w:rsid w:val="00496DFF"/>
    <w:rsid w:val="00497511"/>
    <w:rsid w:val="004A1134"/>
    <w:rsid w:val="004A18E8"/>
    <w:rsid w:val="004A3305"/>
    <w:rsid w:val="004A3315"/>
    <w:rsid w:val="004A47E0"/>
    <w:rsid w:val="004A61D2"/>
    <w:rsid w:val="004B2DDF"/>
    <w:rsid w:val="004B704E"/>
    <w:rsid w:val="004B7776"/>
    <w:rsid w:val="004C4912"/>
    <w:rsid w:val="004E27DA"/>
    <w:rsid w:val="004E6655"/>
    <w:rsid w:val="004F0894"/>
    <w:rsid w:val="004F1663"/>
    <w:rsid w:val="004F2EBC"/>
    <w:rsid w:val="004F7DC4"/>
    <w:rsid w:val="005003A3"/>
    <w:rsid w:val="00501D3D"/>
    <w:rsid w:val="00504762"/>
    <w:rsid w:val="005127F7"/>
    <w:rsid w:val="00514FE3"/>
    <w:rsid w:val="00517E70"/>
    <w:rsid w:val="005211E5"/>
    <w:rsid w:val="00521A43"/>
    <w:rsid w:val="00522581"/>
    <w:rsid w:val="005304C0"/>
    <w:rsid w:val="00537CEC"/>
    <w:rsid w:val="00543064"/>
    <w:rsid w:val="00543569"/>
    <w:rsid w:val="0055754B"/>
    <w:rsid w:val="00560DEC"/>
    <w:rsid w:val="005635B5"/>
    <w:rsid w:val="00563852"/>
    <w:rsid w:val="00566241"/>
    <w:rsid w:val="00572313"/>
    <w:rsid w:val="00574246"/>
    <w:rsid w:val="00574989"/>
    <w:rsid w:val="00576359"/>
    <w:rsid w:val="005860BB"/>
    <w:rsid w:val="00591218"/>
    <w:rsid w:val="00594D40"/>
    <w:rsid w:val="005A580F"/>
    <w:rsid w:val="005B2DF9"/>
    <w:rsid w:val="005B54AC"/>
    <w:rsid w:val="005D1E2B"/>
    <w:rsid w:val="005D45BD"/>
    <w:rsid w:val="005D7062"/>
    <w:rsid w:val="005E0B20"/>
    <w:rsid w:val="005E1B4A"/>
    <w:rsid w:val="005E59AA"/>
    <w:rsid w:val="005F3D7C"/>
    <w:rsid w:val="005F6902"/>
    <w:rsid w:val="00610231"/>
    <w:rsid w:val="00615872"/>
    <w:rsid w:val="00627708"/>
    <w:rsid w:val="0063174D"/>
    <w:rsid w:val="00632622"/>
    <w:rsid w:val="00634BF5"/>
    <w:rsid w:val="00640585"/>
    <w:rsid w:val="00643378"/>
    <w:rsid w:val="006440CE"/>
    <w:rsid w:val="00645575"/>
    <w:rsid w:val="00652C49"/>
    <w:rsid w:val="00654D25"/>
    <w:rsid w:val="00660D2E"/>
    <w:rsid w:val="00671079"/>
    <w:rsid w:val="00677093"/>
    <w:rsid w:val="006809CD"/>
    <w:rsid w:val="006A6692"/>
    <w:rsid w:val="006B3757"/>
    <w:rsid w:val="006B675E"/>
    <w:rsid w:val="006C0B65"/>
    <w:rsid w:val="006C1F4B"/>
    <w:rsid w:val="006C306C"/>
    <w:rsid w:val="006C4F5C"/>
    <w:rsid w:val="006C6200"/>
    <w:rsid w:val="006C73C2"/>
    <w:rsid w:val="006D153C"/>
    <w:rsid w:val="006D1AFB"/>
    <w:rsid w:val="006E3ECB"/>
    <w:rsid w:val="006E59E0"/>
    <w:rsid w:val="006F7DAC"/>
    <w:rsid w:val="0070740A"/>
    <w:rsid w:val="007101C0"/>
    <w:rsid w:val="00711A5D"/>
    <w:rsid w:val="00714BBA"/>
    <w:rsid w:val="00723D87"/>
    <w:rsid w:val="007269A2"/>
    <w:rsid w:val="0072753D"/>
    <w:rsid w:val="00731F07"/>
    <w:rsid w:val="00733662"/>
    <w:rsid w:val="00735C8C"/>
    <w:rsid w:val="00741497"/>
    <w:rsid w:val="00744BFD"/>
    <w:rsid w:val="007453CD"/>
    <w:rsid w:val="0074660E"/>
    <w:rsid w:val="00750F4F"/>
    <w:rsid w:val="007516CC"/>
    <w:rsid w:val="00751BEA"/>
    <w:rsid w:val="007522CD"/>
    <w:rsid w:val="00753FE3"/>
    <w:rsid w:val="00757EF3"/>
    <w:rsid w:val="00760031"/>
    <w:rsid w:val="00763B5E"/>
    <w:rsid w:val="0077207C"/>
    <w:rsid w:val="00772CE0"/>
    <w:rsid w:val="00775302"/>
    <w:rsid w:val="0077709B"/>
    <w:rsid w:val="0078006C"/>
    <w:rsid w:val="007832E6"/>
    <w:rsid w:val="00790572"/>
    <w:rsid w:val="00791715"/>
    <w:rsid w:val="00797A23"/>
    <w:rsid w:val="00797A9A"/>
    <w:rsid w:val="007A764B"/>
    <w:rsid w:val="007B13A9"/>
    <w:rsid w:val="007B507B"/>
    <w:rsid w:val="007C087B"/>
    <w:rsid w:val="007C7546"/>
    <w:rsid w:val="007D0732"/>
    <w:rsid w:val="007D3C11"/>
    <w:rsid w:val="007D3E18"/>
    <w:rsid w:val="007D61B5"/>
    <w:rsid w:val="007D72B9"/>
    <w:rsid w:val="007E13AA"/>
    <w:rsid w:val="007E6EB1"/>
    <w:rsid w:val="007F2E65"/>
    <w:rsid w:val="007F4423"/>
    <w:rsid w:val="007F47A1"/>
    <w:rsid w:val="007F6B49"/>
    <w:rsid w:val="008028AB"/>
    <w:rsid w:val="00802F6D"/>
    <w:rsid w:val="0080337D"/>
    <w:rsid w:val="0081474B"/>
    <w:rsid w:val="00816B1C"/>
    <w:rsid w:val="00823E35"/>
    <w:rsid w:val="008245CE"/>
    <w:rsid w:val="008264DF"/>
    <w:rsid w:val="008275B7"/>
    <w:rsid w:val="008326EC"/>
    <w:rsid w:val="00835755"/>
    <w:rsid w:val="00836B7A"/>
    <w:rsid w:val="008371AA"/>
    <w:rsid w:val="00844C7E"/>
    <w:rsid w:val="008451C0"/>
    <w:rsid w:val="008468D3"/>
    <w:rsid w:val="008479C6"/>
    <w:rsid w:val="00850615"/>
    <w:rsid w:val="0086390B"/>
    <w:rsid w:val="00871E3F"/>
    <w:rsid w:val="0087293E"/>
    <w:rsid w:val="0087480D"/>
    <w:rsid w:val="00877B11"/>
    <w:rsid w:val="00883730"/>
    <w:rsid w:val="00890C65"/>
    <w:rsid w:val="008967DB"/>
    <w:rsid w:val="00897248"/>
    <w:rsid w:val="00897A9F"/>
    <w:rsid w:val="008B082D"/>
    <w:rsid w:val="008B122A"/>
    <w:rsid w:val="008B2C1C"/>
    <w:rsid w:val="008B32C1"/>
    <w:rsid w:val="008B628D"/>
    <w:rsid w:val="008C015D"/>
    <w:rsid w:val="008C6E4C"/>
    <w:rsid w:val="008D3408"/>
    <w:rsid w:val="008D36BD"/>
    <w:rsid w:val="008D6FCC"/>
    <w:rsid w:val="008F5898"/>
    <w:rsid w:val="00902044"/>
    <w:rsid w:val="009044B0"/>
    <w:rsid w:val="00904A5D"/>
    <w:rsid w:val="00922B94"/>
    <w:rsid w:val="00933E4B"/>
    <w:rsid w:val="0093632E"/>
    <w:rsid w:val="00940D17"/>
    <w:rsid w:val="00942854"/>
    <w:rsid w:val="00945D55"/>
    <w:rsid w:val="00946989"/>
    <w:rsid w:val="0095210D"/>
    <w:rsid w:val="009537CC"/>
    <w:rsid w:val="00955F9D"/>
    <w:rsid w:val="009629A7"/>
    <w:rsid w:val="009633D7"/>
    <w:rsid w:val="00970577"/>
    <w:rsid w:val="009706BC"/>
    <w:rsid w:val="00991C35"/>
    <w:rsid w:val="00992236"/>
    <w:rsid w:val="00993B4F"/>
    <w:rsid w:val="009957BA"/>
    <w:rsid w:val="0099627A"/>
    <w:rsid w:val="00996C3E"/>
    <w:rsid w:val="00997260"/>
    <w:rsid w:val="00997339"/>
    <w:rsid w:val="009A656E"/>
    <w:rsid w:val="009B69FC"/>
    <w:rsid w:val="009C14EB"/>
    <w:rsid w:val="009C5BEB"/>
    <w:rsid w:val="009C7E66"/>
    <w:rsid w:val="009D3D57"/>
    <w:rsid w:val="009D4081"/>
    <w:rsid w:val="009D4EB4"/>
    <w:rsid w:val="009F0D9F"/>
    <w:rsid w:val="009F2EB5"/>
    <w:rsid w:val="009F5213"/>
    <w:rsid w:val="009F5259"/>
    <w:rsid w:val="009F5FAD"/>
    <w:rsid w:val="009F66D8"/>
    <w:rsid w:val="009F76B8"/>
    <w:rsid w:val="00A00125"/>
    <w:rsid w:val="00A003B9"/>
    <w:rsid w:val="00A15278"/>
    <w:rsid w:val="00A17588"/>
    <w:rsid w:val="00A20ECA"/>
    <w:rsid w:val="00A21905"/>
    <w:rsid w:val="00A220E5"/>
    <w:rsid w:val="00A2346A"/>
    <w:rsid w:val="00A26BE3"/>
    <w:rsid w:val="00A30194"/>
    <w:rsid w:val="00A30C3D"/>
    <w:rsid w:val="00A3394B"/>
    <w:rsid w:val="00A36726"/>
    <w:rsid w:val="00A4088D"/>
    <w:rsid w:val="00A55F18"/>
    <w:rsid w:val="00A60F3E"/>
    <w:rsid w:val="00A64A76"/>
    <w:rsid w:val="00A72FF2"/>
    <w:rsid w:val="00A81D68"/>
    <w:rsid w:val="00A8278E"/>
    <w:rsid w:val="00A8324F"/>
    <w:rsid w:val="00A84EB2"/>
    <w:rsid w:val="00A85F4F"/>
    <w:rsid w:val="00A869B7"/>
    <w:rsid w:val="00A87A3A"/>
    <w:rsid w:val="00A94C3B"/>
    <w:rsid w:val="00A9506C"/>
    <w:rsid w:val="00A96893"/>
    <w:rsid w:val="00AA0145"/>
    <w:rsid w:val="00AA2978"/>
    <w:rsid w:val="00AA3967"/>
    <w:rsid w:val="00AA6BBF"/>
    <w:rsid w:val="00AB2ABA"/>
    <w:rsid w:val="00AB5F92"/>
    <w:rsid w:val="00AD04C0"/>
    <w:rsid w:val="00AD0E9D"/>
    <w:rsid w:val="00AD2059"/>
    <w:rsid w:val="00AD3F90"/>
    <w:rsid w:val="00AD61D1"/>
    <w:rsid w:val="00AE08EB"/>
    <w:rsid w:val="00AE72FD"/>
    <w:rsid w:val="00AF44EB"/>
    <w:rsid w:val="00B051E6"/>
    <w:rsid w:val="00B11936"/>
    <w:rsid w:val="00B13489"/>
    <w:rsid w:val="00B1780D"/>
    <w:rsid w:val="00B20264"/>
    <w:rsid w:val="00B20F51"/>
    <w:rsid w:val="00B2384F"/>
    <w:rsid w:val="00B24108"/>
    <w:rsid w:val="00B25E18"/>
    <w:rsid w:val="00B31ADF"/>
    <w:rsid w:val="00B35C32"/>
    <w:rsid w:val="00B402A8"/>
    <w:rsid w:val="00B457B3"/>
    <w:rsid w:val="00B556A8"/>
    <w:rsid w:val="00B55F9D"/>
    <w:rsid w:val="00B70A74"/>
    <w:rsid w:val="00B72CE9"/>
    <w:rsid w:val="00B748F8"/>
    <w:rsid w:val="00B76427"/>
    <w:rsid w:val="00B76DBB"/>
    <w:rsid w:val="00B9495F"/>
    <w:rsid w:val="00B955A9"/>
    <w:rsid w:val="00BA40CF"/>
    <w:rsid w:val="00BA7F8F"/>
    <w:rsid w:val="00BB50CF"/>
    <w:rsid w:val="00BC4274"/>
    <w:rsid w:val="00BC6A58"/>
    <w:rsid w:val="00BD3C5F"/>
    <w:rsid w:val="00BE75CE"/>
    <w:rsid w:val="00BF1E00"/>
    <w:rsid w:val="00C026BA"/>
    <w:rsid w:val="00C0276F"/>
    <w:rsid w:val="00C058BF"/>
    <w:rsid w:val="00C060B0"/>
    <w:rsid w:val="00C07B05"/>
    <w:rsid w:val="00C110D6"/>
    <w:rsid w:val="00C14A6D"/>
    <w:rsid w:val="00C272FB"/>
    <w:rsid w:val="00C350C5"/>
    <w:rsid w:val="00C371AC"/>
    <w:rsid w:val="00C41953"/>
    <w:rsid w:val="00C4600D"/>
    <w:rsid w:val="00C46BB1"/>
    <w:rsid w:val="00C53C20"/>
    <w:rsid w:val="00C55DFE"/>
    <w:rsid w:val="00C565E4"/>
    <w:rsid w:val="00C615D2"/>
    <w:rsid w:val="00C625F0"/>
    <w:rsid w:val="00C647D7"/>
    <w:rsid w:val="00C6762D"/>
    <w:rsid w:val="00C77819"/>
    <w:rsid w:val="00C80632"/>
    <w:rsid w:val="00C810AD"/>
    <w:rsid w:val="00C83231"/>
    <w:rsid w:val="00C91DA0"/>
    <w:rsid w:val="00C93B2E"/>
    <w:rsid w:val="00C94435"/>
    <w:rsid w:val="00CA6EC4"/>
    <w:rsid w:val="00CA7213"/>
    <w:rsid w:val="00CB1E43"/>
    <w:rsid w:val="00CC42B0"/>
    <w:rsid w:val="00CC60C8"/>
    <w:rsid w:val="00CD129F"/>
    <w:rsid w:val="00CD1C41"/>
    <w:rsid w:val="00CE3A10"/>
    <w:rsid w:val="00CE3D1E"/>
    <w:rsid w:val="00CE574C"/>
    <w:rsid w:val="00CE774F"/>
    <w:rsid w:val="00CE77FB"/>
    <w:rsid w:val="00CF6124"/>
    <w:rsid w:val="00CF6DD8"/>
    <w:rsid w:val="00D008A8"/>
    <w:rsid w:val="00D12F09"/>
    <w:rsid w:val="00D15F37"/>
    <w:rsid w:val="00D210E7"/>
    <w:rsid w:val="00D23C09"/>
    <w:rsid w:val="00D23E80"/>
    <w:rsid w:val="00D25103"/>
    <w:rsid w:val="00D25C86"/>
    <w:rsid w:val="00D31135"/>
    <w:rsid w:val="00D3765D"/>
    <w:rsid w:val="00D37BE6"/>
    <w:rsid w:val="00D412AF"/>
    <w:rsid w:val="00D42801"/>
    <w:rsid w:val="00D46E37"/>
    <w:rsid w:val="00D471C0"/>
    <w:rsid w:val="00D51555"/>
    <w:rsid w:val="00D51E3C"/>
    <w:rsid w:val="00D533DF"/>
    <w:rsid w:val="00D53EDB"/>
    <w:rsid w:val="00D5408E"/>
    <w:rsid w:val="00D5538D"/>
    <w:rsid w:val="00D555E6"/>
    <w:rsid w:val="00D603A1"/>
    <w:rsid w:val="00D635E0"/>
    <w:rsid w:val="00D65A34"/>
    <w:rsid w:val="00D66743"/>
    <w:rsid w:val="00D712E9"/>
    <w:rsid w:val="00D72503"/>
    <w:rsid w:val="00D73FC3"/>
    <w:rsid w:val="00D744C4"/>
    <w:rsid w:val="00D75C45"/>
    <w:rsid w:val="00D7776D"/>
    <w:rsid w:val="00D80A14"/>
    <w:rsid w:val="00D8149B"/>
    <w:rsid w:val="00D8541F"/>
    <w:rsid w:val="00D93C33"/>
    <w:rsid w:val="00D95044"/>
    <w:rsid w:val="00DA6033"/>
    <w:rsid w:val="00DB22D9"/>
    <w:rsid w:val="00DB28FF"/>
    <w:rsid w:val="00DB4A4E"/>
    <w:rsid w:val="00DB6B40"/>
    <w:rsid w:val="00DC01F8"/>
    <w:rsid w:val="00DC1192"/>
    <w:rsid w:val="00DC420A"/>
    <w:rsid w:val="00DC7D9C"/>
    <w:rsid w:val="00DE0A30"/>
    <w:rsid w:val="00DE0DEE"/>
    <w:rsid w:val="00DE1C3E"/>
    <w:rsid w:val="00DF196F"/>
    <w:rsid w:val="00DF51FB"/>
    <w:rsid w:val="00DF5AC6"/>
    <w:rsid w:val="00E11EE1"/>
    <w:rsid w:val="00E129F0"/>
    <w:rsid w:val="00E15CC2"/>
    <w:rsid w:val="00E15D85"/>
    <w:rsid w:val="00E20329"/>
    <w:rsid w:val="00E22C07"/>
    <w:rsid w:val="00E25673"/>
    <w:rsid w:val="00E26950"/>
    <w:rsid w:val="00E304BE"/>
    <w:rsid w:val="00E324DC"/>
    <w:rsid w:val="00E3387F"/>
    <w:rsid w:val="00E35C06"/>
    <w:rsid w:val="00E419D4"/>
    <w:rsid w:val="00E41FFA"/>
    <w:rsid w:val="00E4601F"/>
    <w:rsid w:val="00E471D6"/>
    <w:rsid w:val="00E5236E"/>
    <w:rsid w:val="00E632BD"/>
    <w:rsid w:val="00EB0244"/>
    <w:rsid w:val="00EB0ACE"/>
    <w:rsid w:val="00EC30E5"/>
    <w:rsid w:val="00EC61A1"/>
    <w:rsid w:val="00EC6CA4"/>
    <w:rsid w:val="00ED06BE"/>
    <w:rsid w:val="00ED74A9"/>
    <w:rsid w:val="00EF392F"/>
    <w:rsid w:val="00EF4ADD"/>
    <w:rsid w:val="00EF6951"/>
    <w:rsid w:val="00F00598"/>
    <w:rsid w:val="00F1435D"/>
    <w:rsid w:val="00F16447"/>
    <w:rsid w:val="00F227BA"/>
    <w:rsid w:val="00F24919"/>
    <w:rsid w:val="00F26623"/>
    <w:rsid w:val="00F342D3"/>
    <w:rsid w:val="00F3695A"/>
    <w:rsid w:val="00F36A12"/>
    <w:rsid w:val="00F36AD4"/>
    <w:rsid w:val="00F410C1"/>
    <w:rsid w:val="00F4599E"/>
    <w:rsid w:val="00F45CE9"/>
    <w:rsid w:val="00F46C56"/>
    <w:rsid w:val="00F616E3"/>
    <w:rsid w:val="00F6222A"/>
    <w:rsid w:val="00F6548A"/>
    <w:rsid w:val="00F67410"/>
    <w:rsid w:val="00F67414"/>
    <w:rsid w:val="00F72077"/>
    <w:rsid w:val="00F75AA1"/>
    <w:rsid w:val="00F773B4"/>
    <w:rsid w:val="00F80815"/>
    <w:rsid w:val="00F83BE9"/>
    <w:rsid w:val="00F83F9C"/>
    <w:rsid w:val="00F84FAD"/>
    <w:rsid w:val="00F917B4"/>
    <w:rsid w:val="00F96797"/>
    <w:rsid w:val="00FA0870"/>
    <w:rsid w:val="00FA25DE"/>
    <w:rsid w:val="00FA29C9"/>
    <w:rsid w:val="00FB15EC"/>
    <w:rsid w:val="00FB1DCA"/>
    <w:rsid w:val="00FB5CFD"/>
    <w:rsid w:val="00FC17D8"/>
    <w:rsid w:val="00FC1BF5"/>
    <w:rsid w:val="00FC5938"/>
    <w:rsid w:val="00FC66EA"/>
    <w:rsid w:val="00FD5B73"/>
    <w:rsid w:val="00FE1DB0"/>
    <w:rsid w:val="00FE4E78"/>
    <w:rsid w:val="00FE5560"/>
    <w:rsid w:val="00FE606E"/>
    <w:rsid w:val="00FF0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194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1B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33662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9E"/>
    <w:rPr>
      <w:sz w:val="2"/>
      <w:szCs w:val="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80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139</Words>
  <Characters>794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S</dc:creator>
  <cp:keywords/>
  <dc:description/>
  <cp:lastModifiedBy>decanat faculty of psychology</cp:lastModifiedBy>
  <cp:revision>8</cp:revision>
  <cp:lastPrinted>2020-07-13T09:00:00Z</cp:lastPrinted>
  <dcterms:created xsi:type="dcterms:W3CDTF">2020-07-16T06:36:00Z</dcterms:created>
  <dcterms:modified xsi:type="dcterms:W3CDTF">2020-07-16T07:29:00Z</dcterms:modified>
</cp:coreProperties>
</file>